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E1282B" w:rsidRPr="00C017DF" w14:paraId="43C19BC0" w14:textId="77777777" w:rsidTr="00F96DBF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4420D95" w14:textId="77777777" w:rsidR="00E1282B" w:rsidRPr="006E3F12" w:rsidRDefault="00E1282B" w:rsidP="005362B6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50FF67B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M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06F8F24" w14:textId="77777777" w:rsidR="00E1282B" w:rsidRPr="005D277D" w:rsidRDefault="00E1282B" w:rsidP="005362B6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D35CB5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00F96DBF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D61A7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61A7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D61A7D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D61A7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61A7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61A7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61A7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61A7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61A7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61A7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01982C5A" w14:textId="77777777" w:rsidR="00E1282B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EA2CB3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1282B" w:rsidRPr="00C017DF" w14:paraId="1FF9C52E" w14:textId="77777777" w:rsidTr="005362B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7580DB7B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0E981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65BAE263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4D8BD8CA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89BA5" w14:textId="77777777" w:rsidR="00E1282B" w:rsidRPr="00C017DF" w:rsidRDefault="00E13CC2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2A47CFC0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E1282B" w:rsidRPr="00C017DF" w14:paraId="7343ED57" w14:textId="77777777" w:rsidTr="005362B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4C0E33AD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7E15601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AAD3C40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2ED65EC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486C068B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E1282B" w:rsidRPr="00C017DF" w14:paraId="3B2EA713" w14:textId="77777777" w:rsidTr="005362B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FF5238F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4A61EFA7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2A33B72E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D072D90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376BBC96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1282B" w:rsidRPr="00C017DF" w14:paraId="231A4E73" w14:textId="77777777" w:rsidTr="005362B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07CC62EA" w14:textId="77777777" w:rsidR="00E1282B" w:rsidRPr="00C017DF" w:rsidRDefault="00E1282B" w:rsidP="005362B6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6FB6AC6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363BF783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35931E4E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67FE5546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1282B" w:rsidRPr="00C017DF" w14:paraId="6EF4A492" w14:textId="77777777" w:rsidTr="005362B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43405A75" w14:textId="77777777" w:rsidR="00E1282B" w:rsidRPr="00C017DF" w:rsidRDefault="00E4244F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  <w:r w:rsidR="00E1282B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16DB1BB0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6EC1F8F7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22790741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18181545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1282B" w:rsidRPr="00C017DF" w14:paraId="012C559D" w14:textId="77777777" w:rsidTr="005362B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3A5A7132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3AB56441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BD3EA54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6BD174C0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D78DA97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0066C1FA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1282B" w:rsidRPr="00C017DF" w14:paraId="076A9621" w14:textId="77777777" w:rsidTr="005362B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CDD0795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6678B309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3F793F81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29860C89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69BA0FD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6B7BCCBE" w14:textId="77777777" w:rsidR="00E1282B" w:rsidRPr="00C017DF" w:rsidRDefault="00E1282B" w:rsidP="005362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F0E2244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7C455FF8" w14:textId="77777777" w:rsidR="00615814" w:rsidRDefault="00505CE4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</w:t>
      </w:r>
      <w:r w:rsidR="00DF34B9">
        <w:rPr>
          <w:rFonts w:ascii="Arial" w:hAnsi="Arial" w:cs="Arial"/>
          <w:b/>
          <w:bCs/>
          <w:sz w:val="20"/>
          <w:szCs w:val="20"/>
        </w:rPr>
        <w:t xml:space="preserve">slimiet: geen </w:t>
      </w:r>
    </w:p>
    <w:p w14:paraId="0C7FA20F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Verplichte Oefeningen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6399"/>
        <w:gridCol w:w="1333"/>
      </w:tblGrid>
      <w:tr w:rsidR="005C32E5" w:rsidRPr="00C017DF" w14:paraId="43D87C99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1778E1C2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9" w:type="dxa"/>
          </w:tcPr>
          <w:p w14:paraId="13798DD2" w14:textId="77777777" w:rsidR="005C32E5" w:rsidRPr="00C017DF" w:rsidRDefault="005C32E5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</w:tc>
        <w:tc>
          <w:tcPr>
            <w:tcW w:w="1333" w:type="dxa"/>
          </w:tcPr>
          <w:p w14:paraId="39426990" w14:textId="77777777" w:rsidR="005C32E5" w:rsidRPr="00C017DF" w:rsidRDefault="005C32E5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</w:p>
        </w:tc>
      </w:tr>
      <w:tr w:rsidR="005C32E5" w:rsidRPr="00C017DF" w14:paraId="04322947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6330D7C4" w14:textId="77777777" w:rsidR="005C32E5" w:rsidRPr="00C017DF" w:rsidRDefault="005C32E5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Opsprong</w:t>
            </w:r>
          </w:p>
        </w:tc>
        <w:tc>
          <w:tcPr>
            <w:tcW w:w="6399" w:type="dxa"/>
          </w:tcPr>
          <w:p w14:paraId="63D26067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C94655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7C9BE877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738EDB5A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136628A4" w14:textId="77777777" w:rsidR="005C32E5" w:rsidRPr="00C017DF" w:rsidRDefault="005C32E5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Vrije zit</w:t>
            </w:r>
          </w:p>
        </w:tc>
        <w:tc>
          <w:tcPr>
            <w:tcW w:w="6399" w:type="dxa"/>
          </w:tcPr>
          <w:p w14:paraId="5131D69F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0370B3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F073BD3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5B79E56F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4A820138" w14:textId="77777777" w:rsidR="005C32E5" w:rsidRPr="00C017DF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Vlag</w:t>
            </w:r>
          </w:p>
        </w:tc>
        <w:tc>
          <w:tcPr>
            <w:tcW w:w="6399" w:type="dxa"/>
          </w:tcPr>
          <w:p w14:paraId="7875AAC4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2510D8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A042130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50EC523E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6E63B999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Molen</w:t>
            </w:r>
          </w:p>
        </w:tc>
        <w:tc>
          <w:tcPr>
            <w:tcW w:w="6399" w:type="dxa"/>
          </w:tcPr>
          <w:p w14:paraId="02D42077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EE2EB4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2826F15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01148541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151BF7A8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1</w:t>
            </w:r>
            <w:r w:rsidRPr="00D3654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6399" w:type="dxa"/>
          </w:tcPr>
          <w:p w14:paraId="6CF8A76B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3BA757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7D8F64A2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43CC44E9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0B48BF65" w14:textId="77777777" w:rsidR="005C32E5" w:rsidRPr="00C017DF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2</w:t>
            </w:r>
            <w:r w:rsidRPr="00D3654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6399" w:type="dxa"/>
          </w:tcPr>
          <w:p w14:paraId="00E342B0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982135F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7E2DF2E5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18AFFD5E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0E7C7318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Staan</w:t>
            </w:r>
          </w:p>
          <w:p w14:paraId="57580807" w14:textId="77777777" w:rsidR="00D3654D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9" w:type="dxa"/>
          </w:tcPr>
          <w:p w14:paraId="6738EA1A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D79E76D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1CF688F8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3297BE8A" w14:textId="77777777" w:rsidR="005C32E5" w:rsidRDefault="00171FF2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Flank 1</w:t>
            </w:r>
            <w:r w:rsidRPr="00171FF2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 en afsprong naar binnen</w:t>
            </w:r>
          </w:p>
        </w:tc>
        <w:tc>
          <w:tcPr>
            <w:tcW w:w="6399" w:type="dxa"/>
          </w:tcPr>
          <w:p w14:paraId="0275813D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70EBB11D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8F15DFF" w14:textId="77777777" w:rsid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1EAFD98E" w14:textId="77777777" w:rsidR="00377F36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5B39CEDD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</w:tblGrid>
      <w:tr w:rsidR="005C32E5" w:rsidRPr="00CA6CDC" w14:paraId="4C5E1B2F" w14:textId="77777777" w:rsidTr="00CA6CDC">
        <w:trPr>
          <w:trHeight w:val="470"/>
        </w:trPr>
        <w:tc>
          <w:tcPr>
            <w:tcW w:w="1384" w:type="dxa"/>
            <w:shd w:val="clear" w:color="auto" w:fill="auto"/>
          </w:tcPr>
          <w:p w14:paraId="53C1C98D" w14:textId="77777777" w:rsidR="005C32E5" w:rsidRPr="00CA6CDC" w:rsidRDefault="005C32E5" w:rsidP="00CA6C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145C8AB" w14:textId="77777777" w:rsidR="00615814" w:rsidRPr="00C017DF" w:rsidRDefault="005C32E5" w:rsidP="005C32E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</w:t>
      </w:r>
      <w:r w:rsidR="00615814">
        <w:rPr>
          <w:rFonts w:ascii="Arial" w:hAnsi="Arial" w:cs="Arial"/>
          <w:b/>
          <w:bCs/>
          <w:sz w:val="20"/>
          <w:szCs w:val="20"/>
        </w:rPr>
        <w:t>Tota</w:t>
      </w:r>
      <w:r>
        <w:rPr>
          <w:rFonts w:ascii="Arial" w:hAnsi="Arial" w:cs="Arial"/>
          <w:b/>
          <w:bCs/>
          <w:sz w:val="20"/>
          <w:szCs w:val="20"/>
        </w:rPr>
        <w:t>al van de verplichte oefeningen</w:t>
      </w:r>
    </w:p>
    <w:p w14:paraId="7D3025DA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3B292551" w14:textId="77777777" w:rsidR="00C017DF" w:rsidRDefault="005C32E5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</w:t>
      </w:r>
      <w:r w:rsidR="00377F36">
        <w:rPr>
          <w:rFonts w:ascii="Arial" w:hAnsi="Arial" w:cs="Arial"/>
          <w:b/>
          <w:sz w:val="20"/>
          <w:szCs w:val="20"/>
        </w:rPr>
        <w:t>/8</w:t>
      </w:r>
      <w:r w:rsidR="00615814"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3489577D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CA6CDC" w14:paraId="626E4549" w14:textId="77777777" w:rsidTr="00CA6CDC">
        <w:tc>
          <w:tcPr>
            <w:tcW w:w="2098" w:type="dxa"/>
            <w:shd w:val="clear" w:color="auto" w:fill="auto"/>
          </w:tcPr>
          <w:p w14:paraId="13EE1FB1" w14:textId="77777777" w:rsidR="00615814" w:rsidRPr="00CA6CDC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6CDC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31429581" w14:textId="77777777" w:rsidR="00615814" w:rsidRPr="00CA6CDC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B64F00A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2A598667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4785DDEE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759FDC5C" w14:textId="77777777" w:rsidR="00C017DF" w:rsidRPr="00C017DF" w:rsidRDefault="00615814" w:rsidP="00C017DF">
      <w:pPr>
        <w:rPr>
          <w:rFonts w:ascii="Arial" w:hAnsi="Arial" w:cs="Arial"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1004296F">
          <v:line id="_x0000_s2071" style="position:absolute;z-index:1" from="-39.1pt,2.05pt" to="518.9pt,2.05pt">
            <v:stroke dashstyle="1 1" endcap="round"/>
          </v:line>
        </w:pict>
      </w:r>
    </w:p>
    <w:p w14:paraId="10D59AA7" w14:textId="77777777" w:rsidR="00377F36" w:rsidRDefault="00377F36" w:rsidP="00C017DF">
      <w:pPr>
        <w:rPr>
          <w:rFonts w:ascii="Arial" w:hAnsi="Arial" w:cs="Arial"/>
          <w:b/>
          <w:bCs/>
          <w:sz w:val="20"/>
          <w:szCs w:val="20"/>
        </w:rPr>
      </w:pPr>
    </w:p>
    <w:p w14:paraId="6D9ABB6D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64153EBB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1E1468C6" w14:textId="77777777" w:rsidR="00227773" w:rsidRPr="00AC5736" w:rsidRDefault="00C017DF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0AB62EF7">
          <v:line id="_x0000_s2073" style="position:absolute;z-index:3" from="87pt,7pt" to="204pt,7pt"/>
        </w:pict>
      </w: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0A347095">
          <v:line id="_x0000_s2072" style="position:absolute;z-index:2" from="342pt,7pt" to="459pt,7pt"/>
        </w:pict>
      </w:r>
      <w:r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EC01C3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F16DA" w14:textId="77777777" w:rsidR="00EC01C3" w:rsidRDefault="00EC01C3">
      <w:r>
        <w:separator/>
      </w:r>
    </w:p>
  </w:endnote>
  <w:endnote w:type="continuationSeparator" w:id="0">
    <w:p w14:paraId="3EBC7EA3" w14:textId="77777777" w:rsidR="00EC01C3" w:rsidRDefault="00EC0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FF0E2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4668E4A5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462E8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E31EAE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11F34263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3C469D37" w14:textId="4CE6E074" w:rsidR="0050736E" w:rsidRPr="00F96DBF" w:rsidRDefault="007073CF" w:rsidP="00F96DBF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176AA3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5AF81" w14:textId="77777777" w:rsidR="00EC01C3" w:rsidRDefault="00EC01C3">
      <w:r>
        <w:separator/>
      </w:r>
    </w:p>
  </w:footnote>
  <w:footnote w:type="continuationSeparator" w:id="0">
    <w:p w14:paraId="5EF230D7" w14:textId="77777777" w:rsidR="00EC01C3" w:rsidRDefault="00EC0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0CA01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41327336" w14:textId="77777777" w:rsidR="0050736E" w:rsidRPr="00D436E8" w:rsidRDefault="00F96DBF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2AECDAA3">
        <v:line id="Rechte verbindingslijn 7" o:spid="_x0000_s1027" style="position:absolute;left:0;text-align:left;z-index:3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5B8C5B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0.65pt;margin-top:10.95pt;width:96.25pt;height:95.45pt;z-index:-2;visibility:visible" wrapcoords="-169 0 -169 21430 21600 21430 21600 0 -169 0">
          <v:imagedata r:id="rId1" o:title=""/>
          <w10:wrap type="tight"/>
        </v:shape>
      </w:pict>
    </w:r>
    <w:r w:rsidR="00EA7502">
      <w:rPr>
        <w:rFonts w:ascii="Arial" w:hAnsi="Arial" w:cs="Arial"/>
        <w:noProof/>
        <w:sz w:val="20"/>
        <w:szCs w:val="20"/>
        <w:lang w:val="en-US"/>
      </w:rPr>
      <w:pict w14:anchorId="32A8F25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8pt;margin-top:44.55pt;width:378pt;height:85.4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1665339F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1F61E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</w:p>
              <w:p w14:paraId="437A0998" w14:textId="77777777" w:rsidR="0067634A" w:rsidRPr="0067634A" w:rsidRDefault="00D7052B" w:rsidP="00EA7502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  <w:r w:rsidR="0067634A" w:rsidRPr="0067634A">
                  <w:rPr>
                    <w:rFonts w:ascii="Arial" w:hAnsi="Arial" w:cs="Arial"/>
                    <w:b/>
                    <w:sz w:val="22"/>
                    <w:szCs w:val="22"/>
                  </w:rPr>
                  <w:t>Solo</w:t>
                </w:r>
              </w:p>
              <w:p w14:paraId="3BCED3DA" w14:textId="77777777" w:rsidR="00EA7502" w:rsidRPr="00D7052B" w:rsidRDefault="00EA7502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078677">
    <w:abstractNumId w:val="2"/>
  </w:num>
  <w:num w:numId="2" w16cid:durableId="1665161857">
    <w:abstractNumId w:val="8"/>
  </w:num>
  <w:num w:numId="3" w16cid:durableId="1468009830">
    <w:abstractNumId w:val="3"/>
  </w:num>
  <w:num w:numId="4" w16cid:durableId="936404279">
    <w:abstractNumId w:val="12"/>
  </w:num>
  <w:num w:numId="5" w16cid:durableId="976642158">
    <w:abstractNumId w:val="10"/>
  </w:num>
  <w:num w:numId="6" w16cid:durableId="854732799">
    <w:abstractNumId w:val="9"/>
  </w:num>
  <w:num w:numId="7" w16cid:durableId="369112520">
    <w:abstractNumId w:val="5"/>
  </w:num>
  <w:num w:numId="8" w16cid:durableId="1730227041">
    <w:abstractNumId w:val="4"/>
  </w:num>
  <w:num w:numId="9" w16cid:durableId="1376080550">
    <w:abstractNumId w:val="11"/>
  </w:num>
  <w:num w:numId="10" w16cid:durableId="2096509514">
    <w:abstractNumId w:val="6"/>
  </w:num>
  <w:num w:numId="11" w16cid:durableId="283462229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573195379">
    <w:abstractNumId w:val="7"/>
  </w:num>
  <w:num w:numId="13" w16cid:durableId="128013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Qq2/bVz5b8pG/CbLWERp7n6Q5W7F85b73meC3hhFCxqLfsWuSOl3JKGNl8xVWZ/tZ6Mqn2wxs8mmZzRjytkLIw==" w:salt="+jKNXhtGXVk8twTJsdl/oQ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34ADF"/>
    <w:rsid w:val="00051F13"/>
    <w:rsid w:val="000A4A0B"/>
    <w:rsid w:val="000B4204"/>
    <w:rsid w:val="000E7734"/>
    <w:rsid w:val="00124764"/>
    <w:rsid w:val="001355E2"/>
    <w:rsid w:val="00171FF2"/>
    <w:rsid w:val="00176AA3"/>
    <w:rsid w:val="001A5483"/>
    <w:rsid w:val="001E0A7F"/>
    <w:rsid w:val="001F61E6"/>
    <w:rsid w:val="002046A5"/>
    <w:rsid w:val="00227773"/>
    <w:rsid w:val="00254188"/>
    <w:rsid w:val="00255C21"/>
    <w:rsid w:val="00261E8F"/>
    <w:rsid w:val="002715D6"/>
    <w:rsid w:val="00320C4C"/>
    <w:rsid w:val="00347475"/>
    <w:rsid w:val="00347D78"/>
    <w:rsid w:val="00365959"/>
    <w:rsid w:val="003747C1"/>
    <w:rsid w:val="00377F36"/>
    <w:rsid w:val="003943FF"/>
    <w:rsid w:val="003E3299"/>
    <w:rsid w:val="00403C13"/>
    <w:rsid w:val="00482264"/>
    <w:rsid w:val="00487D43"/>
    <w:rsid w:val="00505CE4"/>
    <w:rsid w:val="0050736E"/>
    <w:rsid w:val="00526951"/>
    <w:rsid w:val="005362B6"/>
    <w:rsid w:val="005538BF"/>
    <w:rsid w:val="00580B78"/>
    <w:rsid w:val="005C1E53"/>
    <w:rsid w:val="005C32E5"/>
    <w:rsid w:val="005E6641"/>
    <w:rsid w:val="00615814"/>
    <w:rsid w:val="0067634A"/>
    <w:rsid w:val="006B7AE8"/>
    <w:rsid w:val="006C07D3"/>
    <w:rsid w:val="006E36AA"/>
    <w:rsid w:val="007073CF"/>
    <w:rsid w:val="00777E72"/>
    <w:rsid w:val="00786B44"/>
    <w:rsid w:val="00837B03"/>
    <w:rsid w:val="008826C9"/>
    <w:rsid w:val="008D0AEE"/>
    <w:rsid w:val="0090196A"/>
    <w:rsid w:val="009713B6"/>
    <w:rsid w:val="00974C4C"/>
    <w:rsid w:val="00977389"/>
    <w:rsid w:val="009A0B8C"/>
    <w:rsid w:val="00A00732"/>
    <w:rsid w:val="00A52314"/>
    <w:rsid w:val="00A7362D"/>
    <w:rsid w:val="00AA7F95"/>
    <w:rsid w:val="00AB0061"/>
    <w:rsid w:val="00AB3BC5"/>
    <w:rsid w:val="00AC3BFC"/>
    <w:rsid w:val="00AC5736"/>
    <w:rsid w:val="00AF638E"/>
    <w:rsid w:val="00B40CDD"/>
    <w:rsid w:val="00B92AFE"/>
    <w:rsid w:val="00B9610A"/>
    <w:rsid w:val="00BC4F8C"/>
    <w:rsid w:val="00BF1144"/>
    <w:rsid w:val="00C017DF"/>
    <w:rsid w:val="00C11A43"/>
    <w:rsid w:val="00C5793A"/>
    <w:rsid w:val="00CA6CDC"/>
    <w:rsid w:val="00CC12A9"/>
    <w:rsid w:val="00CF5B5D"/>
    <w:rsid w:val="00D277FB"/>
    <w:rsid w:val="00D3654D"/>
    <w:rsid w:val="00D436E8"/>
    <w:rsid w:val="00D61A7D"/>
    <w:rsid w:val="00D7052B"/>
    <w:rsid w:val="00DA5D3F"/>
    <w:rsid w:val="00DB7EF0"/>
    <w:rsid w:val="00DC2910"/>
    <w:rsid w:val="00DF34B9"/>
    <w:rsid w:val="00E1282B"/>
    <w:rsid w:val="00E13CC2"/>
    <w:rsid w:val="00E31EAE"/>
    <w:rsid w:val="00E4244F"/>
    <w:rsid w:val="00E64AF6"/>
    <w:rsid w:val="00E80E79"/>
    <w:rsid w:val="00EA7502"/>
    <w:rsid w:val="00EC01C3"/>
    <w:rsid w:val="00F26A9E"/>
    <w:rsid w:val="00F804C1"/>
    <w:rsid w:val="00F96DBF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1981BB48"/>
  <w15:chartTrackingRefBased/>
  <w15:docId w15:val="{2CF3EF13-0F21-4E8D-9188-B3D9BFFA9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B034B4D-E3D0-4107-8BDC-FB53894CCA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F5FFBDB-7C7B-455B-A20C-5A5C322FF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80439-B161-464F-80BF-ED98270FF7DE}"/>
</file>

<file path=customXml/itemProps4.xml><?xml version="1.0" encoding="utf-8"?>
<ds:datastoreItem xmlns:ds="http://schemas.openxmlformats.org/officeDocument/2006/customXml" ds:itemID="{7636EA37-8244-49E2-8ED9-10F0AD1DB6DA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protocol-plicht-solo-m</dc:title>
  <dc:subject/>
  <dc:creator>fortgensi</dc:creator>
  <cp:keywords/>
  <cp:lastModifiedBy>Cindy Heijligers | KNHS</cp:lastModifiedBy>
  <cp:revision>5</cp:revision>
  <cp:lastPrinted>2012-11-20T13:45:00Z</cp:lastPrinted>
  <dcterms:created xsi:type="dcterms:W3CDTF">2024-02-26T12:27:00Z</dcterms:created>
  <dcterms:modified xsi:type="dcterms:W3CDTF">2024-02-26T12:29:00Z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